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2D497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6ED28536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26E7F01E" w14:textId="56C0F80B" w:rsidR="00493F4E" w:rsidRPr="0067056E" w:rsidRDefault="0067056E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>REDACTED</w:t>
      </w:r>
      <w:bookmarkStart w:id="0" w:name="_GoBack"/>
      <w:bookmarkEnd w:id="0"/>
    </w:p>
    <w:p w14:paraId="241366FD" w14:textId="77777777" w:rsidR="00493F4E" w:rsidRDefault="00493F4E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1762BC9F" w14:textId="77777777" w:rsidR="00493F4E" w:rsidRDefault="00493F4E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493F4E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BCA25" w14:textId="77777777" w:rsidR="00DF61D0" w:rsidRDefault="00DF61D0">
      <w:pPr>
        <w:spacing w:after="0" w:line="20" w:lineRule="exact"/>
      </w:pPr>
    </w:p>
  </w:endnote>
  <w:endnote w:type="continuationSeparator" w:id="0">
    <w:p w14:paraId="7E4F5C2B" w14:textId="77777777" w:rsidR="00DF61D0" w:rsidRDefault="00DF61D0">
      <w:pPr>
        <w:spacing w:after="0" w:line="20" w:lineRule="exact"/>
      </w:pPr>
    </w:p>
  </w:endnote>
  <w:endnote w:type="continuationNotice" w:id="1">
    <w:p w14:paraId="3A0FE70E" w14:textId="77777777" w:rsidR="00DF61D0" w:rsidRDefault="00DF61D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D60D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541875C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496B9907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51077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61E573AE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="00D15DCB" w:rsidRPr="00D15DCB">
      <w:rPr>
        <w:rFonts w:ascii="Arial" w:hAnsi="Arial" w:cs="Arial"/>
        <w:sz w:val="20"/>
      </w:rPr>
      <w:t>RM6143</w:t>
    </w:r>
  </w:p>
  <w:p w14:paraId="3A93BADE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5074BCA0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EC7E2" w14:textId="77777777" w:rsidR="00DF61D0" w:rsidRDefault="00DF61D0">
      <w:pPr>
        <w:spacing w:after="0" w:line="240" w:lineRule="auto"/>
      </w:pPr>
      <w:r>
        <w:separator/>
      </w:r>
    </w:p>
  </w:footnote>
  <w:footnote w:type="continuationSeparator" w:id="0">
    <w:p w14:paraId="5C790AA5" w14:textId="77777777" w:rsidR="00DF61D0" w:rsidRDefault="00DF61D0">
      <w:pPr>
        <w:spacing w:after="0" w:line="240" w:lineRule="auto"/>
      </w:pPr>
      <w:r>
        <w:continuationSeparator/>
      </w:r>
    </w:p>
  </w:footnote>
  <w:footnote w:type="continuationNotice" w:id="1">
    <w:p w14:paraId="7A082013" w14:textId="77777777" w:rsidR="00DF61D0" w:rsidRDefault="00DF61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537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72617CD9" wp14:editId="20FF942F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AD2B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39D1E808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EB920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58D0D13F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B43E72">
      <w:rPr>
        <w:rFonts w:ascii="Arial" w:hAnsi="Arial" w:cs="Arial"/>
        <w:sz w:val="20"/>
      </w:rPr>
      <w:t xml:space="preserve"> </w:t>
    </w:r>
    <w:r w:rsidR="00B43E72" w:rsidRPr="00B43E72">
      <w:rPr>
        <w:rFonts w:ascii="Arial" w:hAnsi="Arial" w:cs="Arial"/>
        <w:sz w:val="20"/>
      </w:rPr>
      <w:t>CCZJ20A07</w:t>
    </w:r>
  </w:p>
  <w:p w14:paraId="5DF848CF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190E0EC2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93F4E"/>
    <w:rsid w:val="004D7CEB"/>
    <w:rsid w:val="00567EA3"/>
    <w:rsid w:val="00666DD9"/>
    <w:rsid w:val="0067056E"/>
    <w:rsid w:val="006B75F4"/>
    <w:rsid w:val="006C02CA"/>
    <w:rsid w:val="007B7E60"/>
    <w:rsid w:val="008159E7"/>
    <w:rsid w:val="008C4565"/>
    <w:rsid w:val="00967B37"/>
    <w:rsid w:val="00971F8C"/>
    <w:rsid w:val="009D2181"/>
    <w:rsid w:val="00A012FF"/>
    <w:rsid w:val="00A92386"/>
    <w:rsid w:val="00B43E72"/>
    <w:rsid w:val="00B75170"/>
    <w:rsid w:val="00BB27EE"/>
    <w:rsid w:val="00BE5289"/>
    <w:rsid w:val="00C973D8"/>
    <w:rsid w:val="00CE632A"/>
    <w:rsid w:val="00D05736"/>
    <w:rsid w:val="00D15DCB"/>
    <w:rsid w:val="00D43864"/>
    <w:rsid w:val="00DE0170"/>
    <w:rsid w:val="00DF61D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E49297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E7A8-A5AD-48F5-83AA-49518159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Shaun Brill</cp:lastModifiedBy>
  <cp:revision>9</cp:revision>
  <dcterms:created xsi:type="dcterms:W3CDTF">2018-08-17T10:46:00Z</dcterms:created>
  <dcterms:modified xsi:type="dcterms:W3CDTF">2021-03-10T17:30:00Z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